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74DF7" w14:textId="77777777" w:rsidR="00A5644D" w:rsidRDefault="00A5644D" w:rsidP="00A56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POTTER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d.1499)</w:t>
      </w:r>
    </w:p>
    <w:p w14:paraId="21A6BDFF" w14:textId="77777777" w:rsidR="00A5644D" w:rsidRDefault="00A5644D" w:rsidP="00A56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Caston</w:t>
      </w:r>
      <w:proofErr w:type="spellEnd"/>
      <w:r>
        <w:rPr>
          <w:rFonts w:cs="Times New Roman"/>
          <w:szCs w:val="24"/>
        </w:rPr>
        <w:t>, Norfolk.</w:t>
      </w:r>
    </w:p>
    <w:p w14:paraId="14D39B23" w14:textId="77777777" w:rsidR="00A5644D" w:rsidRDefault="00A5644D" w:rsidP="00A5644D">
      <w:pPr>
        <w:pStyle w:val="NoSpacing"/>
        <w:rPr>
          <w:rFonts w:cs="Times New Roman"/>
          <w:szCs w:val="24"/>
        </w:rPr>
      </w:pPr>
    </w:p>
    <w:p w14:paraId="14F33A60" w14:textId="77777777" w:rsidR="00A5644D" w:rsidRDefault="00A5644D" w:rsidP="00A5644D">
      <w:pPr>
        <w:pStyle w:val="NoSpacing"/>
        <w:rPr>
          <w:rFonts w:cs="Times New Roman"/>
          <w:szCs w:val="24"/>
        </w:rPr>
      </w:pPr>
    </w:p>
    <w:p w14:paraId="5213323E" w14:textId="77777777" w:rsidR="00A5644D" w:rsidRDefault="00A5644D" w:rsidP="00A56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Margaret(q.v.).</w:t>
      </w:r>
    </w:p>
    <w:p w14:paraId="457B454C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51E471B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p.44)</w:t>
      </w:r>
    </w:p>
    <w:p w14:paraId="159AB020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Sons: Hugh(q.v.), Ambrose(q.v.), Robert(q.v.) and Thomas(q.v.).  (ibid.)</w:t>
      </w:r>
    </w:p>
    <w:p w14:paraId="6A6382E1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</w:p>
    <w:p w14:paraId="06A0E7FB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</w:p>
    <w:p w14:paraId="65F02D6C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Apr.1499</w:t>
      </w:r>
      <w:r>
        <w:rPr>
          <w:rFonts w:eastAsia="Times New Roman" w:cs="Times New Roman"/>
          <w:szCs w:val="24"/>
        </w:rPr>
        <w:tab/>
        <w:t>He made his Will.   (ibid.)</w:t>
      </w:r>
    </w:p>
    <w:p w14:paraId="4A0B6CA3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May</w:t>
      </w:r>
      <w:r>
        <w:rPr>
          <w:rFonts w:eastAsia="Times New Roman" w:cs="Times New Roman"/>
          <w:szCs w:val="24"/>
        </w:rPr>
        <w:tab/>
        <w:t>Probate of his Will.   (ibid.)</w:t>
      </w:r>
    </w:p>
    <w:p w14:paraId="33539257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</w:p>
    <w:p w14:paraId="2821E761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</w:p>
    <w:p w14:paraId="37B62A90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Executors:   Margret and William Morley(q.v.).   (ibid.)</w:t>
      </w:r>
    </w:p>
    <w:p w14:paraId="628BA43C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</w:p>
    <w:p w14:paraId="22288E68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</w:p>
    <w:p w14:paraId="08EBE1E2" w14:textId="77777777" w:rsidR="00A5644D" w:rsidRDefault="00A5644D" w:rsidP="00A56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May 2023</w:t>
      </w:r>
    </w:p>
    <w:p w14:paraId="01B574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441C1" w14:textId="77777777" w:rsidR="00A5644D" w:rsidRDefault="00A5644D" w:rsidP="009139A6">
      <w:r>
        <w:separator/>
      </w:r>
    </w:p>
  </w:endnote>
  <w:endnote w:type="continuationSeparator" w:id="0">
    <w:p w14:paraId="142FC667" w14:textId="77777777" w:rsidR="00A5644D" w:rsidRDefault="00A564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51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10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770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93690" w14:textId="77777777" w:rsidR="00A5644D" w:rsidRDefault="00A5644D" w:rsidP="009139A6">
      <w:r>
        <w:separator/>
      </w:r>
    </w:p>
  </w:footnote>
  <w:footnote w:type="continuationSeparator" w:id="0">
    <w:p w14:paraId="4F3776E9" w14:textId="77777777" w:rsidR="00A5644D" w:rsidRDefault="00A564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05A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15E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76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44D"/>
    <w:rsid w:val="000666E0"/>
    <w:rsid w:val="002510B7"/>
    <w:rsid w:val="005C130B"/>
    <w:rsid w:val="00826F5C"/>
    <w:rsid w:val="009139A6"/>
    <w:rsid w:val="009448BB"/>
    <w:rsid w:val="00947624"/>
    <w:rsid w:val="00A3176C"/>
    <w:rsid w:val="00A5644D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2ECA9"/>
  <w15:chartTrackingRefBased/>
  <w15:docId w15:val="{B9DD13E8-2A64-498C-B943-D52FEA3E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2023-05-23T08:00:00Z</dcterms:created>
  <dcterms:modified xsi:type="dcterms:W3CDTF">2023-05-23T08:00:00Z</dcterms:modified>
</cp:coreProperties>
</file>